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207" w:rsidRDefault="00705207" w:rsidP="00705207">
      <w:pPr>
        <w:pStyle w:val="berschrift1"/>
      </w:pPr>
      <w:r>
        <w:t>L02-08 Adjektive</w:t>
      </w:r>
    </w:p>
    <w:p w:rsidR="00705207" w:rsidRDefault="00705207" w:rsidP="00705207">
      <w:pPr>
        <w:rPr>
          <w:sz w:val="32"/>
          <w:szCs w:val="32"/>
        </w:rPr>
      </w:pPr>
      <w:r w:rsidRPr="008A5F28">
        <w:rPr>
          <w:sz w:val="32"/>
          <w:szCs w:val="32"/>
        </w:rPr>
        <w:t>Was ist …</w:t>
      </w:r>
    </w:p>
    <w:p w:rsidR="00705207" w:rsidRDefault="00705207" w:rsidP="00705207">
      <w:pPr>
        <w:spacing w:before="240"/>
        <w:rPr>
          <w:sz w:val="32"/>
          <w:szCs w:val="32"/>
          <w:u w:val="single"/>
        </w:rPr>
        <w:sectPr w:rsidR="00705207" w:rsidSect="008A1FA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 w:rsidRPr="008A5F28">
        <w:rPr>
          <w:sz w:val="32"/>
          <w:szCs w:val="32"/>
          <w:u w:val="single"/>
        </w:rPr>
        <w:lastRenderedPageBreak/>
        <w:t>bequem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Pr="008A5F28">
        <w:rPr>
          <w:sz w:val="32"/>
          <w:szCs w:val="32"/>
        </w:rPr>
        <w:t>Das Bett ist bequem.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705207" w:rsidRPr="008A5F28" w:rsidRDefault="00705207" w:rsidP="00705207">
      <w:pPr>
        <w:spacing w:before="24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__________________________</w:t>
      </w:r>
    </w:p>
    <w:p w:rsidR="00705207" w:rsidRPr="008A5F28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bookmarkStart w:id="0" w:name="_GoBack"/>
      <w:bookmarkEnd w:id="0"/>
    </w:p>
    <w:p w:rsidR="00705207" w:rsidRDefault="00705207" w:rsidP="00705207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9056A6" w:rsidRPr="00450272" w:rsidRDefault="00705207" w:rsidP="00450272">
      <w:r>
        <w:rPr>
          <w:sz w:val="32"/>
          <w:szCs w:val="32"/>
        </w:rPr>
        <w:t>3.</w:t>
      </w:r>
    </w:p>
    <w:sectPr w:rsidR="009056A6" w:rsidRPr="00450272" w:rsidSect="00705207">
      <w:type w:val="continuous"/>
      <w:pgSz w:w="11906" w:h="16838"/>
      <w:pgMar w:top="851" w:right="851" w:bottom="851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C0F" w:rsidRDefault="00D65C0F">
      <w:r>
        <w:separator/>
      </w:r>
    </w:p>
  </w:endnote>
  <w:endnote w:type="continuationSeparator" w:id="0">
    <w:p w:rsidR="00D65C0F" w:rsidRDefault="00D6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05207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2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C0F" w:rsidRDefault="00D65C0F">
      <w:r>
        <w:separator/>
      </w:r>
    </w:p>
  </w:footnote>
  <w:footnote w:type="continuationSeparator" w:id="0">
    <w:p w:rsidR="00D65C0F" w:rsidRDefault="00D65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07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05207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5C0F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5207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5207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2011-07-19T09:07:00Z</dcterms:created>
  <dcterms:modified xsi:type="dcterms:W3CDTF">2011-07-19T09:09:00Z</dcterms:modified>
</cp:coreProperties>
</file>